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3EF" w:rsidRDefault="00ED73EF" w:rsidP="00771D5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71D5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Ответы </w:t>
      </w:r>
      <w:r w:rsidRPr="00771D50">
        <w:rPr>
          <w:rFonts w:ascii="Times New Roman" w:hAnsi="Times New Roman" w:cs="Times New Roman"/>
          <w:sz w:val="28"/>
          <w:szCs w:val="28"/>
          <w:lang w:eastAsia="ru-RU"/>
        </w:rPr>
        <w:t>на тестовые задания к олимпиадам по технологии</w:t>
      </w:r>
    </w:p>
    <w:p w:rsidR="00ED73EF" w:rsidRDefault="00ED73EF" w:rsidP="00771D5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для девушек 10 - 11 классов</w:t>
      </w:r>
    </w:p>
    <w:p w:rsidR="00ED73EF" w:rsidRPr="00B92060" w:rsidRDefault="00ED73EF" w:rsidP="00771D5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A0"/>
      </w:tblPr>
      <w:tblGrid>
        <w:gridCol w:w="1245"/>
        <w:gridCol w:w="5670"/>
      </w:tblGrid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Ответы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1,2,4,5,7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1,3,4,6,7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1,2,4,7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1,3,5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1-г, 2-д, 3-в, 4-ж, 5-е, 6-а, 7-б, 8-з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1-в, 2-г, 3-а, 4-б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1-в, 2-а, 3-г, 4-б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1-г, 2-а, 3-б, 4-в, 5-д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1–зарплата рабочего; 2–электроэнергия;</w:t>
            </w:r>
          </w:p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3-сырье, материалы; 4–амортизация оборудования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1-в, 2-г, 3-б, 4-а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А-трапециевидный; Б-треугольный;</w:t>
            </w:r>
          </w:p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В-овальный/круглый; Г-прямоугольный;</w:t>
            </w:r>
          </w:p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Д-полуприлегающий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1-б, 2-в, 3-а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1-г, 2-а, 3-в, 4-б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1-б, 2-в, 3-г, 4-а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петельный шов</w:t>
            </w:r>
          </w:p>
        </w:tc>
      </w:tr>
      <w:tr w:rsidR="00ED73EF" w:rsidRPr="00091885">
        <w:trPr>
          <w:jc w:val="center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D73EF" w:rsidRPr="00771D50" w:rsidRDefault="00ED73EF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D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1-б, 2-в, 3-а, 4-г</w:t>
            </w:r>
          </w:p>
        </w:tc>
      </w:tr>
    </w:tbl>
    <w:p w:rsidR="00ED73EF" w:rsidRPr="00B956ED" w:rsidRDefault="00ED73EF" w:rsidP="00B92060">
      <w:bookmarkStart w:id="0" w:name="_GoBack"/>
      <w:bookmarkEnd w:id="0"/>
    </w:p>
    <w:sectPr w:rsidR="00ED73EF" w:rsidRPr="00B956ED" w:rsidSect="00EA7D5F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3054"/>
    <w:multiLevelType w:val="hybridMultilevel"/>
    <w:tmpl w:val="A9828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1A2352"/>
    <w:multiLevelType w:val="hybridMultilevel"/>
    <w:tmpl w:val="2ACC1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383829"/>
    <w:multiLevelType w:val="multilevel"/>
    <w:tmpl w:val="59743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467"/>
    <w:rsid w:val="000179E3"/>
    <w:rsid w:val="00030111"/>
    <w:rsid w:val="00060F3A"/>
    <w:rsid w:val="00091885"/>
    <w:rsid w:val="00103A55"/>
    <w:rsid w:val="00671373"/>
    <w:rsid w:val="00722841"/>
    <w:rsid w:val="00771D50"/>
    <w:rsid w:val="007A2BB1"/>
    <w:rsid w:val="008F36F0"/>
    <w:rsid w:val="00931E1F"/>
    <w:rsid w:val="00960348"/>
    <w:rsid w:val="00A213E2"/>
    <w:rsid w:val="00A95B00"/>
    <w:rsid w:val="00B028F6"/>
    <w:rsid w:val="00B854D5"/>
    <w:rsid w:val="00B92060"/>
    <w:rsid w:val="00B956ED"/>
    <w:rsid w:val="00C50269"/>
    <w:rsid w:val="00CC19D5"/>
    <w:rsid w:val="00D45E7C"/>
    <w:rsid w:val="00E25467"/>
    <w:rsid w:val="00EA7D5F"/>
    <w:rsid w:val="00ED7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F3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60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03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71D5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7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9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79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9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7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793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793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0793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793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79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0793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7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793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7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79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793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793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79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793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793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79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793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079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07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79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079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9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79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9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9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7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107</Words>
  <Characters>615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</cp:revision>
  <dcterms:created xsi:type="dcterms:W3CDTF">2015-10-15T18:00:00Z</dcterms:created>
  <dcterms:modified xsi:type="dcterms:W3CDTF">2015-12-12T21:04:00Z</dcterms:modified>
</cp:coreProperties>
</file>